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8424" w14:textId="77777777" w:rsidR="00DB1BC4" w:rsidRDefault="00DB1BC4" w:rsidP="00DB1BC4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FRERE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14:paraId="755D0E93" w14:textId="77777777" w:rsidR="00DB1BC4" w:rsidRDefault="00DB1BC4" w:rsidP="00DB1BC4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Beccles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Suffolk.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Labourer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0E0511C5" w14:textId="77777777" w:rsidR="00DB1BC4" w:rsidRDefault="00DB1BC4" w:rsidP="00DB1BC4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387697C" w14:textId="77777777" w:rsidR="00DB1BC4" w:rsidRDefault="00DB1BC4" w:rsidP="00DB1BC4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CE6BFB8" w14:textId="77777777" w:rsidR="00DB1BC4" w:rsidRDefault="00DB1BC4" w:rsidP="00DB1BC4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Quynte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trespass against him.</w:t>
      </w:r>
    </w:p>
    <w:p w14:paraId="2B55D17C" w14:textId="77777777" w:rsidR="00DB1BC4" w:rsidRDefault="00DB1BC4" w:rsidP="00DB1BC4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14:paraId="16523B25" w14:textId="77777777" w:rsidR="00DB1BC4" w:rsidRDefault="00DB1BC4" w:rsidP="00DB1BC4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6BB3BDA6" w14:textId="77777777" w:rsidR="00DB1BC4" w:rsidRDefault="00DB1BC4" w:rsidP="00DB1BC4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697F86E2" w14:textId="77777777" w:rsidR="00DB1BC4" w:rsidRDefault="00DB1BC4" w:rsidP="00DB1BC4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7 May 2017</w:t>
      </w:r>
    </w:p>
    <w:p w14:paraId="613351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90289" w14:textId="77777777" w:rsidR="00DB1BC4" w:rsidRDefault="00DB1BC4" w:rsidP="009139A6">
      <w:r>
        <w:separator/>
      </w:r>
    </w:p>
  </w:endnote>
  <w:endnote w:type="continuationSeparator" w:id="0">
    <w:p w14:paraId="0E491E5F" w14:textId="77777777" w:rsidR="00DB1BC4" w:rsidRDefault="00DB1B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1E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AE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3F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7AF3" w14:textId="77777777" w:rsidR="00DB1BC4" w:rsidRDefault="00DB1BC4" w:rsidP="009139A6">
      <w:r>
        <w:separator/>
      </w:r>
    </w:p>
  </w:footnote>
  <w:footnote w:type="continuationSeparator" w:id="0">
    <w:p w14:paraId="5575C517" w14:textId="77777777" w:rsidR="00DB1BC4" w:rsidRDefault="00DB1B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DA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B17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6D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BC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1BC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83768"/>
  <w15:chartTrackingRefBased/>
  <w15:docId w15:val="{48C8A0E9-C736-4E71-8D8C-DE05018A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DB1B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2021-11-05T16:47:00Z</dcterms:created>
  <dcterms:modified xsi:type="dcterms:W3CDTF">2021-11-05T16:47:00Z</dcterms:modified>
</cp:coreProperties>
</file>